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EC6D2" w14:textId="77777777" w:rsidR="002730DE" w:rsidRDefault="002730DE" w:rsidP="002730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MILLYSAUNT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5A0E5EEC" w14:textId="77777777" w:rsidR="002730DE" w:rsidRDefault="002730DE" w:rsidP="002730DE">
      <w:pPr>
        <w:pStyle w:val="NoSpacing"/>
        <w:jc w:val="both"/>
        <w:rPr>
          <w:rFonts w:cs="Times New Roman"/>
          <w:szCs w:val="24"/>
        </w:rPr>
      </w:pPr>
    </w:p>
    <w:p w14:paraId="745C6E81" w14:textId="77777777" w:rsidR="002730DE" w:rsidRDefault="002730DE" w:rsidP="002730DE">
      <w:pPr>
        <w:pStyle w:val="NoSpacing"/>
        <w:jc w:val="both"/>
        <w:rPr>
          <w:rFonts w:cs="Times New Roman"/>
          <w:szCs w:val="24"/>
        </w:rPr>
      </w:pPr>
    </w:p>
    <w:p w14:paraId="190844D9" w14:textId="77777777" w:rsidR="002730DE" w:rsidRDefault="002730DE" w:rsidP="002730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>He and five others made a plaint of covenant against John Hammond of</w:t>
      </w:r>
    </w:p>
    <w:p w14:paraId="6D460794" w14:textId="77777777" w:rsidR="002730DE" w:rsidRDefault="002730DE" w:rsidP="002730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London, servant(q.v.), and William </w:t>
      </w:r>
      <w:proofErr w:type="spellStart"/>
      <w:r>
        <w:rPr>
          <w:rFonts w:cs="Times New Roman"/>
          <w:szCs w:val="24"/>
        </w:rPr>
        <w:t>Badyngton</w:t>
      </w:r>
      <w:proofErr w:type="spellEnd"/>
      <w:r>
        <w:rPr>
          <w:rFonts w:cs="Times New Roman"/>
          <w:szCs w:val="24"/>
        </w:rPr>
        <w:t xml:space="preserve"> of Boston(q.v.).</w:t>
      </w:r>
    </w:p>
    <w:p w14:paraId="329DB54C" w14:textId="77777777" w:rsidR="002730DE" w:rsidRDefault="002730DE" w:rsidP="002730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6740FA40" w14:textId="77777777" w:rsidR="002730DE" w:rsidRDefault="002730DE" w:rsidP="002730DE">
      <w:pPr>
        <w:pStyle w:val="NoSpacing"/>
        <w:jc w:val="both"/>
        <w:rPr>
          <w:rFonts w:cs="Times New Roman"/>
          <w:szCs w:val="24"/>
        </w:rPr>
      </w:pPr>
    </w:p>
    <w:p w14:paraId="42CD5AB1" w14:textId="77777777" w:rsidR="002730DE" w:rsidRDefault="002730DE" w:rsidP="002730DE">
      <w:pPr>
        <w:pStyle w:val="NoSpacing"/>
        <w:jc w:val="both"/>
        <w:rPr>
          <w:rFonts w:cs="Times New Roman"/>
          <w:szCs w:val="24"/>
        </w:rPr>
      </w:pPr>
    </w:p>
    <w:p w14:paraId="5B1D124A" w14:textId="77777777" w:rsidR="002730DE" w:rsidRDefault="002730DE" w:rsidP="002730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November 2023</w:t>
      </w:r>
    </w:p>
    <w:p w14:paraId="0BA131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3CB3A" w14:textId="77777777" w:rsidR="002730DE" w:rsidRDefault="002730DE" w:rsidP="009139A6">
      <w:r>
        <w:separator/>
      </w:r>
    </w:p>
  </w:endnote>
  <w:endnote w:type="continuationSeparator" w:id="0">
    <w:p w14:paraId="6D49E1F6" w14:textId="77777777" w:rsidR="002730DE" w:rsidRDefault="002730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52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5CD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5B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B762" w14:textId="77777777" w:rsidR="002730DE" w:rsidRDefault="002730DE" w:rsidP="009139A6">
      <w:r>
        <w:separator/>
      </w:r>
    </w:p>
  </w:footnote>
  <w:footnote w:type="continuationSeparator" w:id="0">
    <w:p w14:paraId="574853D1" w14:textId="77777777" w:rsidR="002730DE" w:rsidRDefault="002730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22F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9E2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A3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0DE"/>
    <w:rsid w:val="000666E0"/>
    <w:rsid w:val="002510B7"/>
    <w:rsid w:val="002730D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6C01F"/>
  <w15:chartTrackingRefBased/>
  <w15:docId w15:val="{B690C79E-92EC-4AF5-BB96-62F5AB441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730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2023-11-24T16:00:00Z</dcterms:created>
  <dcterms:modified xsi:type="dcterms:W3CDTF">2023-11-24T16:01:00Z</dcterms:modified>
</cp:coreProperties>
</file>